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F577D" w14:textId="77777777" w:rsidR="00ED3B39" w:rsidRDefault="00ED3B39" w:rsidP="00ED3B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SWAYN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fl.1442)</w:t>
      </w:r>
    </w:p>
    <w:p w14:paraId="62FC3963" w14:textId="27C538CF" w:rsidR="00ED3B39" w:rsidRDefault="00ED3B39" w:rsidP="00ED3B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>
        <w:rPr>
          <w:rFonts w:cs="Times New Roman"/>
          <w:szCs w:val="24"/>
        </w:rPr>
        <w:t>Refiner.</w:t>
      </w:r>
    </w:p>
    <w:p w14:paraId="01328939" w14:textId="77777777" w:rsidR="00ED3B39" w:rsidRDefault="00ED3B39" w:rsidP="00ED3B39">
      <w:pPr>
        <w:pStyle w:val="NoSpacing"/>
        <w:rPr>
          <w:rFonts w:cs="Times New Roman"/>
          <w:szCs w:val="24"/>
        </w:rPr>
      </w:pPr>
    </w:p>
    <w:p w14:paraId="0AC705A9" w14:textId="77777777" w:rsidR="00ED3B39" w:rsidRDefault="00ED3B39" w:rsidP="00ED3B39">
      <w:pPr>
        <w:pStyle w:val="NoSpacing"/>
        <w:rPr>
          <w:rFonts w:cs="Times New Roman"/>
          <w:szCs w:val="24"/>
        </w:rPr>
      </w:pPr>
    </w:p>
    <w:p w14:paraId="1030CF7C" w14:textId="77777777" w:rsidR="00ED3B39" w:rsidRDefault="00ED3B39" w:rsidP="00ED3B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May1442</w:t>
      </w:r>
      <w:r>
        <w:rPr>
          <w:rFonts w:cs="Times New Roman"/>
          <w:szCs w:val="24"/>
        </w:rPr>
        <w:tab/>
        <w:t>He was one those to whom John Godard of London, goldbeater(q.v.),</w:t>
      </w:r>
    </w:p>
    <w:p w14:paraId="3B9471AC" w14:textId="77777777" w:rsidR="00ED3B39" w:rsidRDefault="00ED3B39" w:rsidP="00ED3B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48D9965C" w14:textId="77777777" w:rsidR="00ED3B39" w:rsidRDefault="00ED3B39" w:rsidP="00ED3B39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166)</w:t>
      </w:r>
    </w:p>
    <w:p w14:paraId="5E6A1280" w14:textId="77777777" w:rsidR="00ED3B39" w:rsidRDefault="00ED3B39" w:rsidP="00ED3B39">
      <w:pPr>
        <w:pStyle w:val="NoSpacing"/>
        <w:rPr>
          <w:rFonts w:cs="Times New Roman"/>
          <w:szCs w:val="24"/>
        </w:rPr>
      </w:pPr>
    </w:p>
    <w:p w14:paraId="2654927E" w14:textId="77777777" w:rsidR="00ED3B39" w:rsidRDefault="00ED3B39" w:rsidP="00ED3B39">
      <w:pPr>
        <w:pStyle w:val="NoSpacing"/>
        <w:rPr>
          <w:rFonts w:cs="Times New Roman"/>
          <w:szCs w:val="24"/>
        </w:rPr>
      </w:pPr>
    </w:p>
    <w:p w14:paraId="1584A506" w14:textId="77777777" w:rsidR="00ED3B39" w:rsidRDefault="00ED3B39" w:rsidP="00ED3B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0A3319D6" w14:textId="1CBB81F7" w:rsidR="00ED3B39" w:rsidRPr="00ED3B39" w:rsidRDefault="00ED3B39" w:rsidP="00ED3B39">
      <w:pPr>
        <w:pStyle w:val="NoSpacing"/>
        <w:rPr>
          <w:rFonts w:cs="Times New Roman"/>
          <w:szCs w:val="24"/>
        </w:rPr>
      </w:pPr>
    </w:p>
    <w:p w14:paraId="094480E4" w14:textId="030AF50F" w:rsidR="00ED3B39" w:rsidRPr="00ED3B39" w:rsidRDefault="00ED3B39" w:rsidP="00ED3B39">
      <w:pPr>
        <w:pStyle w:val="NoSpacing"/>
        <w:rPr>
          <w:rFonts w:cs="Times New Roman"/>
          <w:szCs w:val="24"/>
        </w:rPr>
      </w:pPr>
    </w:p>
    <w:p w14:paraId="2CB8FBC7" w14:textId="77B4A1C0" w:rsidR="00457204" w:rsidRPr="0088649B" w:rsidRDefault="00457204" w:rsidP="0088649B">
      <w:pPr>
        <w:pStyle w:val="NoSpacing"/>
        <w:rPr>
          <w:rFonts w:cs="Times New Roman"/>
          <w:szCs w:val="24"/>
        </w:rPr>
      </w:pPr>
    </w:p>
    <w:p w14:paraId="1E93DE12" w14:textId="2E4B45B2" w:rsidR="0088649B" w:rsidRPr="0088649B" w:rsidRDefault="0088649B" w:rsidP="009139A6">
      <w:pPr>
        <w:pStyle w:val="NoSpacing"/>
        <w:rPr>
          <w:rFonts w:cs="Times New Roman"/>
          <w:szCs w:val="24"/>
        </w:rPr>
      </w:pPr>
    </w:p>
    <w:sectPr w:rsidR="0088649B" w:rsidRPr="00886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3143" w14:textId="77777777" w:rsidR="0088649B" w:rsidRDefault="0088649B" w:rsidP="009139A6">
      <w:r>
        <w:separator/>
      </w:r>
    </w:p>
  </w:endnote>
  <w:endnote w:type="continuationSeparator" w:id="0">
    <w:p w14:paraId="5BCB5D9E" w14:textId="77777777" w:rsidR="0088649B" w:rsidRDefault="008864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B92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E3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D39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B84B4" w14:textId="77777777" w:rsidR="0088649B" w:rsidRDefault="0088649B" w:rsidP="009139A6">
      <w:r>
        <w:separator/>
      </w:r>
    </w:p>
  </w:footnote>
  <w:footnote w:type="continuationSeparator" w:id="0">
    <w:p w14:paraId="55C1F83E" w14:textId="77777777" w:rsidR="0088649B" w:rsidRDefault="008864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DC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B5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80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9B"/>
    <w:rsid w:val="000666E0"/>
    <w:rsid w:val="002510B7"/>
    <w:rsid w:val="00457204"/>
    <w:rsid w:val="005C130B"/>
    <w:rsid w:val="00713B06"/>
    <w:rsid w:val="00826F5C"/>
    <w:rsid w:val="0088649B"/>
    <w:rsid w:val="009139A6"/>
    <w:rsid w:val="009448BB"/>
    <w:rsid w:val="00947624"/>
    <w:rsid w:val="00A3176C"/>
    <w:rsid w:val="00AE65F8"/>
    <w:rsid w:val="00BA00AB"/>
    <w:rsid w:val="00CB4ED9"/>
    <w:rsid w:val="00EB3209"/>
    <w:rsid w:val="00ED3B3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4C7C4"/>
  <w15:chartTrackingRefBased/>
  <w15:docId w15:val="{EAF9EBB3-9303-4A03-8628-45E2C30D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2023-06-16T15:06:00Z</dcterms:created>
  <dcterms:modified xsi:type="dcterms:W3CDTF">2023-06-16T15:40:00Z</dcterms:modified>
</cp:coreProperties>
</file>